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7D" w:rsidRDefault="0096507D" w:rsidP="001D6D92">
      <w:pPr>
        <w:rPr>
          <w:noProof/>
          <w:sz w:val="26"/>
          <w:szCs w:val="26"/>
          <w:lang w:eastAsia="ru-RU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7pt;margin-top:272.7pt;width:346.5pt;height:1in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" stroked="f" strokeweight=".5pt">
            <v:textbox>
              <w:txbxContent>
                <w:p w:rsidR="0096507D" w:rsidRDefault="0096507D" w:rsidP="001D6D92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от ветки к ветке, осматривает местность. Большими и страшными зверями кажутся ей робкие зайчата. Птица и скрылась в молодом осиннике.</w:t>
                  </w:r>
                  <w:r>
                    <w:rPr>
                      <w:sz w:val="26"/>
                      <w:szCs w:val="26"/>
                    </w:rPr>
                    <w:br/>
                    <w:t xml:space="preserve">                                         По И. Соколову – Микитову.</w:t>
                  </w:r>
                  <w:r>
                    <w:rPr>
                      <w:sz w:val="26"/>
                      <w:szCs w:val="26"/>
                    </w:rPr>
                    <w:br/>
                    <w:t>1.</w:t>
                  </w:r>
                </w:p>
                <w:p w:rsidR="0096507D" w:rsidRDefault="0096507D" w:rsidP="001D6D92">
                  <w:pPr>
                    <w:rPr>
                      <w:sz w:val="26"/>
                      <w:szCs w:val="26"/>
                    </w:rPr>
                  </w:pPr>
                </w:p>
                <w:p w:rsidR="0096507D" w:rsidRDefault="0096507D" w:rsidP="001D6D92">
                  <w:pPr>
                    <w:rPr>
                      <w:sz w:val="26"/>
                      <w:szCs w:val="26"/>
                    </w:rPr>
                  </w:pPr>
                </w:p>
                <w:p w:rsidR="0096507D" w:rsidRDefault="0096507D" w:rsidP="001D6D92">
                  <w:pPr>
                    <w:rPr>
                      <w:sz w:val="26"/>
                      <w:szCs w:val="26"/>
                    </w:rPr>
                  </w:pPr>
                </w:p>
                <w:p w:rsidR="0096507D" w:rsidRDefault="0096507D" w:rsidP="001D6D92">
                  <w:pPr>
                    <w:rPr>
                      <w:sz w:val="26"/>
                      <w:szCs w:val="26"/>
                    </w:rPr>
                  </w:pPr>
                </w:p>
                <w:p w:rsidR="0096507D" w:rsidRPr="00956E54" w:rsidRDefault="0096507D" w:rsidP="001D6D92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171.8pt;margin-top:253.95pt;width:156.75pt;height:30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" stroked="f" strokeweight=".5pt">
            <v:textbox>
              <w:txbxContent>
                <w:p w:rsidR="0096507D" w:rsidRPr="00956E54" w:rsidRDefault="0096507D" w:rsidP="001D6D92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птица. Перелетает она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-8.7pt;margin-top:133.95pt;width:196.5pt;height:146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" stroked="f" strokeweight=".5pt">
            <v:textbox>
              <w:txbxContent>
                <w:p w:rsidR="0096507D" w:rsidRPr="008F1505" w:rsidRDefault="0096507D" w:rsidP="001D6D92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Вот и зайчиха. Она накормит своих и чужих зайчат. Показалось солнышко. Ярким светом залилась поляна. Обрадовались теплому солнышку малыши, высунулись из сухой прошлогодней травы.</w:t>
                  </w:r>
                  <w:r>
                    <w:rPr>
                      <w:sz w:val="26"/>
                      <w:szCs w:val="26"/>
                    </w:rPr>
                    <w:br/>
                    <w:t xml:space="preserve">        Заметила зайчат суетливая </w:t>
                  </w:r>
                </w:p>
              </w:txbxContent>
            </v:textbox>
          </v:shape>
        </w:pict>
      </w:r>
      <w:r w:rsidRPr="00455197">
        <w:rPr>
          <w:b/>
          <w:sz w:val="26"/>
          <w:szCs w:val="26"/>
        </w:rPr>
        <w:t>Фамилия, имя</w:t>
      </w:r>
      <w:r>
        <w:rPr>
          <w:b/>
          <w:sz w:val="26"/>
          <w:szCs w:val="26"/>
        </w:rPr>
        <w:t>_______________________________________</w:t>
      </w:r>
      <w:r>
        <w:rPr>
          <w:b/>
          <w:sz w:val="26"/>
          <w:szCs w:val="26"/>
        </w:rPr>
        <w:br/>
        <w:t>школа_____________________, класс ___________________</w:t>
      </w:r>
      <w:r>
        <w:rPr>
          <w:b/>
          <w:sz w:val="26"/>
          <w:szCs w:val="26"/>
        </w:rPr>
        <w:br/>
        <w:t xml:space="preserve">                                         ВАРИАНТ № 1</w:t>
      </w:r>
      <w:r>
        <w:rPr>
          <w:b/>
          <w:sz w:val="26"/>
          <w:szCs w:val="26"/>
        </w:rPr>
        <w:br/>
        <w:t>Прочитай текст.</w:t>
      </w:r>
      <w:r>
        <w:rPr>
          <w:b/>
          <w:sz w:val="26"/>
          <w:szCs w:val="26"/>
        </w:rPr>
        <w:br/>
      </w:r>
      <w:r w:rsidRPr="008F1505">
        <w:rPr>
          <w:sz w:val="26"/>
          <w:szCs w:val="26"/>
        </w:rPr>
        <w:t xml:space="preserve">       Ранней весной родились маленькие зайчата. По утрам были крепкие весенние морозы. Птиц и зверей держал на снегу плотный наст. Крепко прижались друг к другу в норке маленькие зверьки. Они ждут свою мать.</w:t>
      </w:r>
      <w:r>
        <w:rPr>
          <w:sz w:val="26"/>
          <w:szCs w:val="26"/>
        </w:rPr>
        <w:br/>
      </w:r>
      <w:r>
        <w:rPr>
          <w:noProof/>
          <w:sz w:val="26"/>
          <w:szCs w:val="26"/>
          <w:lang w:eastAsia="ru-RU"/>
        </w:rPr>
        <w:t xml:space="preserve">                                                                 </w:t>
      </w:r>
      <w:r w:rsidRPr="00D665AF">
        <w:rPr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151.5pt;height:109.5pt;visibility:visible">
            <v:imagedata r:id="rId5" o:title=""/>
          </v:shape>
        </w:pict>
      </w:r>
    </w:p>
    <w:p w:rsidR="0096507D" w:rsidRDefault="0096507D" w:rsidP="001D6D92">
      <w:pPr>
        <w:rPr>
          <w:noProof/>
          <w:sz w:val="26"/>
          <w:szCs w:val="26"/>
          <w:lang w:eastAsia="ru-RU"/>
        </w:rPr>
      </w:pPr>
    </w:p>
    <w:p w:rsidR="0096507D" w:rsidRPr="00AD509D" w:rsidRDefault="0096507D" w:rsidP="001D6D92">
      <w:pPr>
        <w:rPr>
          <w:noProof/>
          <w:sz w:val="26"/>
          <w:szCs w:val="26"/>
          <w:u w:val="single"/>
          <w:lang w:eastAsia="ru-RU"/>
        </w:rPr>
      </w:pPr>
    </w:p>
    <w:p w:rsidR="0096507D" w:rsidRPr="00AD509D" w:rsidRDefault="0096507D" w:rsidP="001D6D92">
      <w:pPr>
        <w:rPr>
          <w:i/>
          <w:noProof/>
          <w:sz w:val="26"/>
          <w:szCs w:val="26"/>
          <w:lang w:eastAsia="ru-RU"/>
        </w:rPr>
      </w:pPr>
    </w:p>
    <w:p w:rsidR="0096507D" w:rsidRDefault="0096507D" w:rsidP="001D6D92">
      <w:pPr>
        <w:rPr>
          <w:noProof/>
          <w:sz w:val="26"/>
          <w:szCs w:val="26"/>
          <w:lang w:eastAsia="ru-RU"/>
        </w:rPr>
      </w:pPr>
    </w:p>
    <w:p w:rsidR="0096507D" w:rsidRPr="00D20DC1" w:rsidRDefault="0096507D" w:rsidP="001D6D92">
      <w:pPr>
        <w:pStyle w:val="ListParagraph"/>
        <w:numPr>
          <w:ilvl w:val="0"/>
          <w:numId w:val="1"/>
        </w:numPr>
        <w:rPr>
          <w:noProof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Надпись 11" o:spid="_x0000_s1029" type="#_x0000_t202" style="position:absolute;left:0;text-align:left;margin-left:32.55pt;margin-top:56.25pt;width:224.25pt;height:30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" stroked="f" strokeweight=".5pt">
            <v:textbox>
              <w:txbxContent>
                <w:p w:rsidR="0096507D" w:rsidRPr="00D20DC1" w:rsidRDefault="0096507D" w:rsidP="001D6D92">
                  <w:pPr>
                    <w:rPr>
                      <w:sz w:val="26"/>
                      <w:szCs w:val="26"/>
                    </w:rPr>
                  </w:pPr>
                  <w:r w:rsidRPr="00D20DC1">
                    <w:rPr>
                      <w:sz w:val="28"/>
                      <w:szCs w:val="28"/>
                    </w:rPr>
                    <w:t>Заметила зайчат суетливая</w:t>
                  </w:r>
                  <w:r w:rsidRPr="00D20DC1">
                    <w:rPr>
                      <w:sz w:val="26"/>
                      <w:szCs w:val="26"/>
                    </w:rPr>
                    <w:t xml:space="preserve"> птица.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left:0;text-align:left;margin-left:8.95pt;margin-top:56.5pt;width:1in;height:20.2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" strokeweight=".5pt">
            <v:textbox>
              <w:txbxContent>
                <w:p w:rsidR="0096507D" w:rsidRDefault="0096507D" w:rsidP="001D6D92"/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left:0;text-align:left;margin-left:9.3pt;margin-top:33.75pt;width:1in;height:18.75pt;z-index:2516577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" strokeweight=".5pt">
            <v:textbox>
              <w:txbxContent>
                <w:p w:rsidR="0096507D" w:rsidRDefault="0096507D" w:rsidP="001D6D92"/>
              </w:txbxContent>
            </v:textbox>
          </v:shape>
        </w:pict>
      </w:r>
      <w:r w:rsidRPr="00D20DC1">
        <w:rPr>
          <w:b/>
          <w:noProof/>
          <w:sz w:val="28"/>
          <w:szCs w:val="28"/>
          <w:lang w:eastAsia="ru-RU"/>
        </w:rPr>
        <w:t>Укажи порядок событий в тексте</w:t>
      </w:r>
      <w:r>
        <w:rPr>
          <w:noProof/>
          <w:sz w:val="26"/>
          <w:szCs w:val="26"/>
          <w:lang w:eastAsia="ru-RU"/>
        </w:rPr>
        <w:t>.</w:t>
      </w:r>
      <w:r>
        <w:rPr>
          <w:noProof/>
          <w:sz w:val="26"/>
          <w:szCs w:val="26"/>
          <w:lang w:eastAsia="ru-RU"/>
        </w:rPr>
        <w:br/>
      </w:r>
      <w:r>
        <w:rPr>
          <w:noProof/>
          <w:sz w:val="26"/>
          <w:szCs w:val="26"/>
          <w:lang w:eastAsia="ru-RU"/>
        </w:rPr>
        <w:br/>
      </w:r>
      <w:r w:rsidRPr="00D20DC1">
        <w:rPr>
          <w:noProof/>
          <w:sz w:val="28"/>
          <w:szCs w:val="28"/>
          <w:lang w:eastAsia="ru-RU"/>
        </w:rPr>
        <w:t>Вот и зайчиха.</w:t>
      </w:r>
    </w:p>
    <w:p w:rsidR="0096507D" w:rsidRPr="00D20DC1" w:rsidRDefault="0096507D" w:rsidP="001D6D92">
      <w:pPr>
        <w:rPr>
          <w:noProof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Надпись 32" o:spid="_x0000_s1032" type="#_x0000_t202" style="position:absolute;margin-left:410.55pt;margin-top:35.5pt;width:159.75pt;height:24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" stroked="f" strokeweight=".5pt">
            <v:textbox>
              <w:txbxContent>
                <w:p w:rsidR="0096507D" w:rsidRDefault="0096507D" w:rsidP="001D6D92">
                  <w:r w:rsidRPr="00A62E03">
                    <w:rPr>
                      <w:sz w:val="28"/>
                      <w:szCs w:val="28"/>
                    </w:rPr>
                    <w:t>Место, местный, месть</w:t>
                  </w:r>
                  <w:r>
                    <w:t>.</w:t>
                  </w:r>
                </w:p>
                <w:p w:rsidR="0096507D" w:rsidRDefault="0096507D" w:rsidP="001D6D92"/>
                <w:p w:rsidR="0096507D" w:rsidRDefault="0096507D" w:rsidP="001D6D92"/>
                <w:p w:rsidR="0096507D" w:rsidRDefault="0096507D" w:rsidP="001D6D92"/>
                <w:p w:rsidR="0096507D" w:rsidRDefault="0096507D" w:rsidP="001D6D92"/>
                <w:p w:rsidR="0096507D" w:rsidRDefault="0096507D" w:rsidP="001D6D92"/>
                <w:p w:rsidR="0096507D" w:rsidRDefault="0096507D" w:rsidP="001D6D92"/>
                <w:p w:rsidR="0096507D" w:rsidRDefault="0096507D" w:rsidP="001D6D92"/>
                <w:p w:rsidR="0096507D" w:rsidRDefault="0096507D" w:rsidP="001D6D92"/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margin-left:8.55pt;margin-top:16.75pt;width:1in;height:20.2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" strokeweight=".5pt">
            <v:textbox>
              <w:txbxContent>
                <w:p w:rsidR="0096507D" w:rsidRDefault="0096507D" w:rsidP="001D6D92"/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margin-left:31.8pt;margin-top:19.75pt;width:193.5pt;height:33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" stroked="f" strokeweight=".5pt">
            <v:textbox>
              <w:txbxContent>
                <w:p w:rsidR="0096507D" w:rsidRPr="00D20DC1" w:rsidRDefault="0096507D" w:rsidP="001D6D92">
                  <w:pPr>
                    <w:rPr>
                      <w:sz w:val="28"/>
                      <w:szCs w:val="28"/>
                    </w:rPr>
                  </w:pPr>
                  <w:r w:rsidRPr="00D20DC1">
                    <w:rPr>
                      <w:sz w:val="28"/>
                      <w:szCs w:val="28"/>
                    </w:rPr>
                    <w:t>Они ждут свою мать.</w:t>
                  </w:r>
                </w:p>
              </w:txbxContent>
            </v:textbox>
          </v:shape>
        </w:pict>
      </w:r>
    </w:p>
    <w:p w:rsidR="0096507D" w:rsidRPr="00D20DC1" w:rsidRDefault="0096507D" w:rsidP="001D6D92">
      <w:pPr>
        <w:rPr>
          <w:noProof/>
          <w:sz w:val="28"/>
          <w:szCs w:val="28"/>
          <w:lang w:eastAsia="ru-RU"/>
        </w:rPr>
      </w:pPr>
    </w:p>
    <w:p w:rsidR="0096507D" w:rsidRDefault="0096507D" w:rsidP="001D6D92">
      <w:pPr>
        <w:pStyle w:val="ListParagraph"/>
        <w:numPr>
          <w:ilvl w:val="0"/>
          <w:numId w:val="1"/>
        </w:numPr>
        <w:spacing w:after="0"/>
        <w:rPr>
          <w:b/>
          <w:noProof/>
          <w:sz w:val="28"/>
          <w:szCs w:val="28"/>
          <w:lang w:eastAsia="ru-RU"/>
        </w:rPr>
      </w:pPr>
      <w:r w:rsidRPr="00D20DC1">
        <w:rPr>
          <w:b/>
          <w:noProof/>
          <w:sz w:val="28"/>
          <w:szCs w:val="28"/>
          <w:lang w:eastAsia="ru-RU"/>
        </w:rPr>
        <w:t>Когда родились маленькие зайчата?  Отметь правильный ответ.</w:t>
      </w:r>
    </w:p>
    <w:p w:rsidR="0096507D" w:rsidRDefault="0096507D" w:rsidP="001D6D92">
      <w:pPr>
        <w:spacing w:after="0"/>
        <w:ind w:left="360"/>
        <w:rPr>
          <w:b/>
          <w:noProof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Надпись 25" o:spid="_x0000_s1035" type="#_x0000_t202" style="position:absolute;left:0;text-align:left;margin-left:29.35pt;margin-top:1.05pt;width:240pt;height:22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" stroked="f" strokeweight=".5pt">
            <v:textbox>
              <w:txbxContent>
                <w:p w:rsidR="0096507D" w:rsidRDefault="0096507D" w:rsidP="001D6D92">
                  <w:r w:rsidRPr="00D31FBB">
                    <w:rPr>
                      <w:sz w:val="28"/>
                      <w:szCs w:val="28"/>
                    </w:rPr>
                    <w:t>Зайчата родились летом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21" o:spid="_x0000_s1036" type="#_x0000_t202" style="position:absolute;left:0;text-align:left;margin-left:3.85pt;margin-top:1.05pt;width:1in;height:23.25pt;z-index:2516628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" strokeweight=".5pt">
            <v:textbox>
              <w:txbxContent>
                <w:p w:rsidR="0096507D" w:rsidRDefault="0096507D" w:rsidP="001D6D92"/>
              </w:txbxContent>
            </v:textbox>
          </v:shape>
        </w:pict>
      </w:r>
    </w:p>
    <w:p w:rsidR="0096507D" w:rsidRDefault="0096507D" w:rsidP="001D6D92">
      <w:pPr>
        <w:spacing w:after="0"/>
        <w:ind w:left="360"/>
        <w:rPr>
          <w:b/>
          <w:noProof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Надпись 26" o:spid="_x0000_s1037" type="#_x0000_t202" style="position:absolute;left:0;text-align:left;margin-left:29.35pt;margin-top:8.85pt;width:243pt;height:21.7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" stroked="f" strokeweight=".5pt">
            <v:textbox>
              <w:txbxContent>
                <w:p w:rsidR="0096507D" w:rsidRPr="00D31FBB" w:rsidRDefault="0096507D" w:rsidP="001D6D92">
                  <w:pPr>
                    <w:rPr>
                      <w:sz w:val="28"/>
                      <w:szCs w:val="28"/>
                    </w:rPr>
                  </w:pPr>
                  <w:r w:rsidRPr="00D31FBB">
                    <w:rPr>
                      <w:sz w:val="28"/>
                      <w:szCs w:val="28"/>
                    </w:rPr>
                    <w:t>Зайчата родились весной.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23" o:spid="_x0000_s1038" type="#_x0000_t202" style="position:absolute;left:0;text-align:left;margin-left:4.6pt;margin-top:7.35pt;width:1in;height:21.75pt;z-index:2516638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" strokeweight=".5pt">
            <v:textbox>
              <w:txbxContent>
                <w:p w:rsidR="0096507D" w:rsidRDefault="0096507D" w:rsidP="001D6D92"/>
              </w:txbxContent>
            </v:textbox>
          </v:shape>
        </w:pict>
      </w:r>
    </w:p>
    <w:p w:rsidR="0096507D" w:rsidRDefault="0096507D" w:rsidP="001D6D92">
      <w:pPr>
        <w:spacing w:after="0"/>
        <w:ind w:left="360"/>
        <w:rPr>
          <w:b/>
          <w:noProof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Надпись 24" o:spid="_x0000_s1039" type="#_x0000_t202" style="position:absolute;left:0;text-align:left;margin-left:3.85pt;margin-top:12.2pt;width:22.1pt;height:21.7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" strokeweight=".5pt">
            <v:textbox>
              <w:txbxContent>
                <w:p w:rsidR="0096507D" w:rsidRDefault="0096507D" w:rsidP="001D6D92"/>
              </w:txbxContent>
            </v:textbox>
          </v:shape>
        </w:pict>
      </w:r>
      <w:r>
        <w:rPr>
          <w:noProof/>
          <w:lang w:eastAsia="ru-RU"/>
        </w:rPr>
        <w:pict>
          <v:shape id="Надпись 27" o:spid="_x0000_s1040" type="#_x0000_t202" style="position:absolute;left:0;text-align:left;margin-left:28.6pt;margin-top:14.45pt;width:242.25pt;height:25.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" stroked="f" strokeweight=".5pt">
            <v:textbox>
              <w:txbxContent>
                <w:p w:rsidR="0096507D" w:rsidRPr="00D31FBB" w:rsidRDefault="0096507D" w:rsidP="001D6D92">
                  <w:pPr>
                    <w:rPr>
                      <w:sz w:val="28"/>
                      <w:szCs w:val="28"/>
                    </w:rPr>
                  </w:pPr>
                  <w:r w:rsidRPr="00D31FBB">
                    <w:rPr>
                      <w:sz w:val="28"/>
                      <w:szCs w:val="28"/>
                    </w:rPr>
                    <w:t>Зайчата родились зимой.</w:t>
                  </w:r>
                </w:p>
              </w:txbxContent>
            </v:textbox>
          </v:shape>
        </w:pict>
      </w:r>
    </w:p>
    <w:p w:rsidR="0096507D" w:rsidRDefault="0096507D" w:rsidP="001D6D92">
      <w:pPr>
        <w:spacing w:after="0"/>
        <w:ind w:left="720"/>
        <w:rPr>
          <w:b/>
          <w:noProof/>
          <w:sz w:val="28"/>
          <w:szCs w:val="28"/>
          <w:lang w:eastAsia="ru-RU"/>
        </w:rPr>
      </w:pPr>
    </w:p>
    <w:p w:rsidR="0096507D" w:rsidRDefault="0096507D" w:rsidP="001D6D92">
      <w:pPr>
        <w:spacing w:after="0"/>
        <w:ind w:left="360"/>
        <w:rPr>
          <w:b/>
          <w:noProof/>
          <w:sz w:val="28"/>
          <w:szCs w:val="28"/>
          <w:lang w:eastAsia="ru-RU"/>
        </w:rPr>
      </w:pPr>
    </w:p>
    <w:p w:rsidR="0096507D" w:rsidRDefault="0096507D" w:rsidP="001D6D92">
      <w:pPr>
        <w:spacing w:after="0"/>
        <w:ind w:left="360"/>
        <w:rPr>
          <w:b/>
          <w:noProof/>
          <w:sz w:val="28"/>
          <w:szCs w:val="28"/>
          <w:lang w:eastAsia="ru-RU"/>
        </w:rPr>
      </w:pPr>
      <w:r w:rsidRPr="00AD509D">
        <w:rPr>
          <w:b/>
          <w:noProof/>
          <w:sz w:val="28"/>
          <w:szCs w:val="28"/>
          <w:lang w:eastAsia="ru-RU"/>
        </w:rPr>
        <w:t xml:space="preserve"> 3. Что держало на снегу птиц и зверей?</w:t>
      </w:r>
      <w:r>
        <w:rPr>
          <w:b/>
          <w:noProof/>
          <w:sz w:val="28"/>
          <w:szCs w:val="28"/>
          <w:lang w:eastAsia="ru-RU"/>
        </w:rPr>
        <w:t xml:space="preserve"> Выпиши это предложение из текста.</w:t>
      </w:r>
    </w:p>
    <w:p w:rsidR="0096507D" w:rsidRDefault="0096507D" w:rsidP="001D6D92">
      <w:pPr>
        <w:spacing w:after="0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___________________________________________________________________________________________________________________________________________________</w:t>
      </w:r>
    </w:p>
    <w:p w:rsidR="0096507D" w:rsidRDefault="0096507D" w:rsidP="001D6D92">
      <w:pPr>
        <w:spacing w:after="0"/>
        <w:rPr>
          <w:b/>
          <w:i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br/>
        <w:t xml:space="preserve">      4. Отметь, какое слово является проверочным для слова  </w:t>
      </w:r>
      <w:r w:rsidRPr="00AD509D">
        <w:rPr>
          <w:b/>
          <w:i/>
          <w:noProof/>
          <w:sz w:val="28"/>
          <w:szCs w:val="28"/>
          <w:lang w:eastAsia="ru-RU"/>
        </w:rPr>
        <w:t>м</w:t>
      </w:r>
      <w:r w:rsidRPr="00AD509D">
        <w:rPr>
          <w:b/>
          <w:i/>
          <w:noProof/>
          <w:sz w:val="28"/>
          <w:szCs w:val="28"/>
          <w:u w:val="single"/>
          <w:lang w:eastAsia="ru-RU"/>
        </w:rPr>
        <w:t>а</w:t>
      </w:r>
      <w:r w:rsidRPr="00AD509D">
        <w:rPr>
          <w:b/>
          <w:i/>
          <w:noProof/>
          <w:sz w:val="28"/>
          <w:szCs w:val="28"/>
          <w:lang w:eastAsia="ru-RU"/>
        </w:rPr>
        <w:t>лыш</w:t>
      </w:r>
      <w:r>
        <w:rPr>
          <w:b/>
          <w:i/>
          <w:noProof/>
          <w:sz w:val="28"/>
          <w:szCs w:val="28"/>
          <w:lang w:eastAsia="ru-RU"/>
        </w:rPr>
        <w:t>.</w:t>
      </w:r>
    </w:p>
    <w:tbl>
      <w:tblPr>
        <w:tblpPr w:leftFromText="180" w:rightFromText="180" w:vertAnchor="text" w:tblpX="121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"/>
      </w:tblGrid>
      <w:tr w:rsidR="0096507D" w:rsidRPr="00D665AF" w:rsidTr="001342D6">
        <w:trPr>
          <w:trHeight w:val="435"/>
        </w:trPr>
        <w:tc>
          <w:tcPr>
            <w:tcW w:w="421" w:type="dxa"/>
          </w:tcPr>
          <w:p w:rsidR="0096507D" w:rsidRPr="00D665AF" w:rsidRDefault="0096507D" w:rsidP="001342D6">
            <w:pPr>
              <w:spacing w:after="0"/>
              <w:rPr>
                <w:noProof/>
                <w:sz w:val="28"/>
                <w:szCs w:val="28"/>
                <w:lang w:eastAsia="ru-RU"/>
              </w:rPr>
            </w:pPr>
          </w:p>
        </w:tc>
      </w:tr>
      <w:tr w:rsidR="0096507D" w:rsidRPr="00D665AF" w:rsidTr="001342D6">
        <w:trPr>
          <w:trHeight w:val="390"/>
        </w:trPr>
        <w:tc>
          <w:tcPr>
            <w:tcW w:w="421" w:type="dxa"/>
          </w:tcPr>
          <w:p w:rsidR="0096507D" w:rsidRPr="00D665AF" w:rsidRDefault="0096507D" w:rsidP="001342D6">
            <w:pPr>
              <w:spacing w:after="0"/>
              <w:rPr>
                <w:noProof/>
                <w:sz w:val="28"/>
                <w:szCs w:val="28"/>
                <w:lang w:eastAsia="ru-RU"/>
              </w:rPr>
            </w:pPr>
          </w:p>
        </w:tc>
      </w:tr>
      <w:tr w:rsidR="0096507D" w:rsidRPr="00D665AF" w:rsidTr="001342D6">
        <w:trPr>
          <w:trHeight w:val="390"/>
        </w:trPr>
        <w:tc>
          <w:tcPr>
            <w:tcW w:w="421" w:type="dxa"/>
          </w:tcPr>
          <w:p w:rsidR="0096507D" w:rsidRPr="00D665AF" w:rsidRDefault="0096507D" w:rsidP="001342D6">
            <w:pPr>
              <w:spacing w:after="0"/>
              <w:rPr>
                <w:noProof/>
                <w:sz w:val="28"/>
                <w:szCs w:val="28"/>
                <w:lang w:eastAsia="ru-RU"/>
              </w:rPr>
            </w:pPr>
          </w:p>
        </w:tc>
      </w:tr>
    </w:tbl>
    <w:p w:rsidR="0096507D" w:rsidRDefault="0096507D" w:rsidP="001D6D92">
      <w:pPr>
        <w:spacing w:after="0"/>
        <w:rPr>
          <w:noProof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Надпись 29" o:spid="_x0000_s1041" type="#_x0000_t202" style="position:absolute;margin-left:30.85pt;margin-top:10.3pt;width:129.75pt;height:21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" stroked="f" strokeweight=".5pt">
            <v:textbox>
              <w:txbxContent>
                <w:p w:rsidR="0096507D" w:rsidRPr="00960DD4" w:rsidRDefault="0096507D" w:rsidP="001D6D92">
                  <w:pPr>
                    <w:rPr>
                      <w:sz w:val="28"/>
                      <w:szCs w:val="28"/>
                    </w:rPr>
                  </w:pPr>
                  <w:r w:rsidRPr="00960DD4">
                    <w:rPr>
                      <w:sz w:val="28"/>
                      <w:szCs w:val="28"/>
                    </w:rPr>
                    <w:t>малыши</w:t>
                  </w:r>
                </w:p>
              </w:txbxContent>
            </v:textbox>
          </v:shape>
        </w:pict>
      </w:r>
    </w:p>
    <w:p w:rsidR="0096507D" w:rsidRDefault="0096507D" w:rsidP="001D6D92">
      <w:pPr>
        <w:spacing w:after="0"/>
        <w:rPr>
          <w:noProof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Надпись 28" o:spid="_x0000_s1042" type="#_x0000_t202" style="position:absolute;margin-left:30.85pt;margin-top:12.85pt;width:131.25pt;height:21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" stroked="f" strokeweight=".5pt">
            <v:textbox>
              <w:txbxContent>
                <w:p w:rsidR="0096507D" w:rsidRPr="00960DD4" w:rsidRDefault="0096507D" w:rsidP="001D6D92">
                  <w:pPr>
                    <w:rPr>
                      <w:sz w:val="28"/>
                      <w:szCs w:val="28"/>
                    </w:rPr>
                  </w:pPr>
                  <w:r w:rsidRPr="00960DD4">
                    <w:rPr>
                      <w:sz w:val="28"/>
                      <w:szCs w:val="28"/>
                    </w:rPr>
                    <w:t>маленький</w:t>
                  </w:r>
                </w:p>
              </w:txbxContent>
            </v:textbox>
          </v:shape>
        </w:pict>
      </w:r>
    </w:p>
    <w:p w:rsidR="0096507D" w:rsidRDefault="0096507D" w:rsidP="001D6D92">
      <w:pPr>
        <w:spacing w:after="0"/>
        <w:rPr>
          <w:noProof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Надпись 30" o:spid="_x0000_s1043" type="#_x0000_t202" style="position:absolute;margin-left:30.1pt;margin-top:15.4pt;width:135pt;height:21.7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" stroked="f" strokeweight=".5pt">
            <v:textbox>
              <w:txbxContent>
                <w:p w:rsidR="0096507D" w:rsidRPr="00960DD4" w:rsidRDefault="0096507D" w:rsidP="001D6D92">
                  <w:pPr>
                    <w:rPr>
                      <w:sz w:val="28"/>
                      <w:szCs w:val="28"/>
                    </w:rPr>
                  </w:pPr>
                  <w:r w:rsidRPr="00960DD4">
                    <w:rPr>
                      <w:sz w:val="28"/>
                      <w:szCs w:val="28"/>
                    </w:rPr>
                    <w:t>младенец</w:t>
                  </w:r>
                </w:p>
              </w:txbxContent>
            </v:textbox>
          </v:shape>
        </w:pict>
      </w:r>
    </w:p>
    <w:p w:rsidR="0096507D" w:rsidRDefault="0096507D" w:rsidP="001D6D92">
      <w:pPr>
        <w:spacing w:after="0"/>
        <w:rPr>
          <w:noProof/>
          <w:sz w:val="28"/>
          <w:szCs w:val="28"/>
          <w:lang w:eastAsia="ru-RU"/>
        </w:rPr>
      </w:pPr>
    </w:p>
    <w:p w:rsidR="0096507D" w:rsidRDefault="0096507D" w:rsidP="001D6D92">
      <w:pPr>
        <w:spacing w:after="0"/>
        <w:rPr>
          <w:noProof/>
          <w:sz w:val="28"/>
          <w:szCs w:val="28"/>
          <w:lang w:eastAsia="ru-RU"/>
        </w:rPr>
      </w:pPr>
    </w:p>
    <w:tbl>
      <w:tblPr>
        <w:tblpPr w:leftFromText="180" w:rightFromText="180" w:vertAnchor="text" w:tblpX="109" w:tblpY="8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</w:tblGrid>
      <w:tr w:rsidR="0096507D" w:rsidRPr="00D665AF" w:rsidTr="001342D6">
        <w:trPr>
          <w:trHeight w:val="421"/>
        </w:trPr>
        <w:tc>
          <w:tcPr>
            <w:tcW w:w="426" w:type="dxa"/>
          </w:tcPr>
          <w:p w:rsidR="0096507D" w:rsidRPr="00D665AF" w:rsidRDefault="0096507D" w:rsidP="001342D6">
            <w:pPr>
              <w:spacing w:after="0"/>
              <w:rPr>
                <w:b/>
                <w:noProof/>
                <w:sz w:val="28"/>
                <w:szCs w:val="28"/>
                <w:lang w:eastAsia="ru-RU"/>
              </w:rPr>
            </w:pPr>
          </w:p>
        </w:tc>
      </w:tr>
      <w:tr w:rsidR="0096507D" w:rsidRPr="00D665AF" w:rsidTr="001342D6">
        <w:trPr>
          <w:trHeight w:val="371"/>
        </w:trPr>
        <w:tc>
          <w:tcPr>
            <w:tcW w:w="426" w:type="dxa"/>
          </w:tcPr>
          <w:p w:rsidR="0096507D" w:rsidRPr="00D665AF" w:rsidRDefault="0096507D" w:rsidP="001342D6">
            <w:pPr>
              <w:spacing w:after="0"/>
              <w:rPr>
                <w:b/>
                <w:noProof/>
                <w:sz w:val="28"/>
                <w:szCs w:val="28"/>
                <w:lang w:eastAsia="ru-RU"/>
              </w:rPr>
            </w:pPr>
          </w:p>
        </w:tc>
      </w:tr>
      <w:tr w:rsidR="0096507D" w:rsidRPr="00D665AF" w:rsidTr="001342D6">
        <w:trPr>
          <w:trHeight w:val="307"/>
        </w:trPr>
        <w:tc>
          <w:tcPr>
            <w:tcW w:w="426" w:type="dxa"/>
          </w:tcPr>
          <w:p w:rsidR="0096507D" w:rsidRPr="00D665AF" w:rsidRDefault="0096507D" w:rsidP="001342D6">
            <w:pPr>
              <w:spacing w:after="0"/>
              <w:rPr>
                <w:b/>
                <w:noProof/>
                <w:sz w:val="28"/>
                <w:szCs w:val="28"/>
                <w:lang w:eastAsia="ru-RU"/>
              </w:rPr>
            </w:pPr>
          </w:p>
        </w:tc>
      </w:tr>
    </w:tbl>
    <w:p w:rsidR="0096507D" w:rsidRPr="002B0048" w:rsidRDefault="0096507D" w:rsidP="001D6D92">
      <w:pPr>
        <w:spacing w:after="0"/>
        <w:rPr>
          <w:b/>
          <w:noProof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Надпись 31" o:spid="_x0000_s1044" type="#_x0000_t202" style="position:absolute;margin-left:28.6pt;margin-top:63.6pt;width:159pt;height:25.5pt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" stroked="f" strokeweight=".5pt">
            <v:textbox>
              <w:txbxContent>
                <w:p w:rsidR="0096507D" w:rsidRDefault="0096507D" w:rsidP="001D6D92">
                  <w:r w:rsidRPr="00960DD4">
                    <w:rPr>
                      <w:sz w:val="28"/>
                      <w:szCs w:val="28"/>
                    </w:rPr>
                    <w:t>Зайчик, зайчата, зайчиха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33" o:spid="_x0000_s1045" type="#_x0000_t202" style="position:absolute;margin-left:30.1pt;margin-top:42.6pt;width:158.25pt;height:24pt;z-index: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" stroked="f" strokeweight=".5pt">
            <v:textbox>
              <w:txbxContent>
                <w:p w:rsidR="0096507D" w:rsidRDefault="0096507D" w:rsidP="001D6D92">
                  <w:r w:rsidRPr="00960DD4">
                    <w:rPr>
                      <w:sz w:val="28"/>
                      <w:szCs w:val="28"/>
                    </w:rPr>
                    <w:t>Малыш, маленький, молодой</w:t>
                  </w:r>
                  <w:r>
                    <w:t>.</w:t>
                  </w:r>
                </w:p>
              </w:txbxContent>
            </v:textbox>
          </v:shape>
        </w:pict>
      </w:r>
      <w:r w:rsidRPr="002B0048">
        <w:rPr>
          <w:b/>
          <w:noProof/>
          <w:sz w:val="28"/>
          <w:szCs w:val="28"/>
          <w:lang w:eastAsia="ru-RU"/>
        </w:rPr>
        <w:t xml:space="preserve">   5. Укажи в какой строке записана группа родственных слов.</w:t>
      </w:r>
      <w:r>
        <w:rPr>
          <w:b/>
          <w:noProof/>
          <w:sz w:val="28"/>
          <w:szCs w:val="28"/>
          <w:lang w:eastAsia="ru-RU"/>
        </w:rPr>
        <w:br/>
      </w:r>
    </w:p>
    <w:p w:rsidR="0096507D" w:rsidRDefault="0096507D">
      <w:pPr>
        <w:rPr>
          <w:b/>
          <w:sz w:val="28"/>
          <w:szCs w:val="28"/>
        </w:rPr>
      </w:pPr>
    </w:p>
    <w:p w:rsidR="0096507D" w:rsidRPr="00B44F2D" w:rsidRDefault="0096507D">
      <w:pPr>
        <w:rPr>
          <w:b/>
          <w:sz w:val="28"/>
          <w:szCs w:val="28"/>
        </w:rPr>
      </w:pPr>
      <w:r>
        <w:rPr>
          <w:noProof/>
          <w:lang w:eastAsia="ru-RU"/>
        </w:rPr>
        <w:pict>
          <v:shape id="Надпись 17" o:spid="_x0000_s1046" type="#_x0000_t202" style="position:absolute;margin-left:549.3pt;margin-top:16pt;width:320.25pt;height:267pt;z-index:25165363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" stroked="f" strokeweight=".5pt">
            <v:textbox>
              <w:txbxContent>
                <w:p w:rsidR="0096507D" w:rsidRDefault="0096507D">
                  <w:r w:rsidRPr="00922EE3">
                    <w:rPr>
                      <w:b/>
                      <w:sz w:val="28"/>
                      <w:szCs w:val="28"/>
                    </w:rPr>
                    <w:t>9. Соедини стрелк</w:t>
                  </w:r>
                  <w:r>
                    <w:rPr>
                      <w:b/>
                      <w:sz w:val="28"/>
                      <w:szCs w:val="28"/>
                    </w:rPr>
                    <w:t>а</w:t>
                  </w:r>
                  <w:r w:rsidRPr="00922EE3">
                    <w:rPr>
                      <w:b/>
                      <w:sz w:val="28"/>
                      <w:szCs w:val="28"/>
                    </w:rPr>
                    <w:t>ми по смыслу</w:t>
                  </w:r>
                  <w:r>
                    <w:t>.</w:t>
                  </w:r>
                </w:p>
                <w:p w:rsidR="0096507D" w:rsidRPr="00922EE3" w:rsidRDefault="0096507D">
                  <w:pPr>
                    <w:rPr>
                      <w:sz w:val="28"/>
                      <w:szCs w:val="28"/>
                    </w:rPr>
                  </w:pPr>
                  <w:r w:rsidRPr="00922EE3">
                    <w:rPr>
                      <w:sz w:val="28"/>
                      <w:szCs w:val="28"/>
                    </w:rPr>
                    <w:t xml:space="preserve">Дождь </w:t>
                  </w:r>
                  <w:r>
                    <w:rPr>
                      <w:sz w:val="28"/>
                      <w:szCs w:val="28"/>
                    </w:rPr>
                    <w:t xml:space="preserve">                           </w:t>
                  </w:r>
                  <w:r w:rsidRPr="00922EE3">
                    <w:rPr>
                      <w:sz w:val="28"/>
                      <w:szCs w:val="28"/>
                    </w:rPr>
                    <w:t>Лед на лужах</w:t>
                  </w:r>
                </w:p>
                <w:p w:rsidR="0096507D" w:rsidRPr="00922EE3" w:rsidRDefault="0096507D">
                  <w:pPr>
                    <w:rPr>
                      <w:sz w:val="28"/>
                      <w:szCs w:val="28"/>
                    </w:rPr>
                  </w:pPr>
                  <w:r w:rsidRPr="00922EE3">
                    <w:rPr>
                      <w:sz w:val="28"/>
                      <w:szCs w:val="28"/>
                    </w:rPr>
                    <w:t xml:space="preserve">Мороз  </w:t>
                  </w:r>
                  <w:r>
                    <w:rPr>
                      <w:sz w:val="28"/>
                      <w:szCs w:val="28"/>
                    </w:rPr>
                    <w:t xml:space="preserve">                         </w:t>
                  </w:r>
                  <w:r w:rsidRPr="00922EE3">
                    <w:rPr>
                      <w:sz w:val="28"/>
                      <w:szCs w:val="28"/>
                    </w:rPr>
                    <w:t xml:space="preserve"> На небе звезды и луна</w:t>
                  </w:r>
                </w:p>
                <w:p w:rsidR="0096507D" w:rsidRDefault="0096507D">
                  <w:pPr>
                    <w:rPr>
                      <w:sz w:val="28"/>
                      <w:szCs w:val="28"/>
                    </w:rPr>
                  </w:pPr>
                  <w:r w:rsidRPr="00922EE3">
                    <w:rPr>
                      <w:sz w:val="28"/>
                      <w:szCs w:val="28"/>
                    </w:rPr>
                    <w:t xml:space="preserve">Ночь  </w:t>
                  </w:r>
                  <w:r>
                    <w:rPr>
                      <w:sz w:val="28"/>
                      <w:szCs w:val="28"/>
                    </w:rPr>
                    <w:t xml:space="preserve">                          </w:t>
                  </w:r>
                  <w:r w:rsidRPr="00922EE3">
                    <w:rPr>
                      <w:sz w:val="28"/>
                      <w:szCs w:val="28"/>
                    </w:rPr>
                    <w:t xml:space="preserve">   Мокрые листья на деревьях</w:t>
                  </w:r>
                </w:p>
                <w:p w:rsidR="0096507D" w:rsidRDefault="0096507D">
                  <w:pPr>
                    <w:rPr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sz w:val="28"/>
                      <w:szCs w:val="28"/>
                    </w:rPr>
                  </w:pPr>
                  <w:r w:rsidRPr="00922EE3">
                    <w:rPr>
                      <w:b/>
                      <w:sz w:val="28"/>
                      <w:szCs w:val="28"/>
                    </w:rPr>
                    <w:t>10. Запиши слово, которое продолжит последовательность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  <w:p w:rsidR="0096507D" w:rsidRDefault="0096507D">
                  <w:pPr>
                    <w:rPr>
                      <w:sz w:val="28"/>
                      <w:szCs w:val="28"/>
                    </w:rPr>
                  </w:pPr>
                </w:p>
                <w:p w:rsidR="0096507D" w:rsidRPr="00922EE3" w:rsidRDefault="0096507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Март. Апрель. Май. _____________________ .</w:t>
                  </w:r>
                </w:p>
              </w:txbxContent>
            </v:textbox>
            <w10:wrap anchorx="margin"/>
          </v:shape>
        </w:pict>
      </w:r>
      <w:r w:rsidRPr="00B44F2D">
        <w:rPr>
          <w:b/>
          <w:sz w:val="28"/>
          <w:szCs w:val="28"/>
        </w:rPr>
        <w:t>6. Сколько в словосочетании</w:t>
      </w:r>
      <w:r>
        <w:rPr>
          <w:b/>
          <w:sz w:val="28"/>
          <w:szCs w:val="28"/>
        </w:rPr>
        <w:t xml:space="preserve"> </w:t>
      </w:r>
      <w:r w:rsidRPr="00B44F2D">
        <w:rPr>
          <w:b/>
          <w:sz w:val="28"/>
          <w:szCs w:val="28"/>
        </w:rPr>
        <w:t xml:space="preserve"> </w:t>
      </w:r>
      <w:r w:rsidRPr="00B44F2D">
        <w:rPr>
          <w:b/>
          <w:i/>
          <w:sz w:val="28"/>
          <w:szCs w:val="28"/>
        </w:rPr>
        <w:t>робкие зайчата</w:t>
      </w:r>
      <w:r>
        <w:rPr>
          <w:b/>
          <w:i/>
          <w:sz w:val="28"/>
          <w:szCs w:val="28"/>
        </w:rPr>
        <w:t xml:space="preserve">  </w:t>
      </w:r>
      <w:r w:rsidRPr="00B44F2D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 xml:space="preserve">       </w:t>
      </w:r>
      <w:r w:rsidRPr="00B44F2D">
        <w:rPr>
          <w:b/>
          <w:sz w:val="28"/>
          <w:szCs w:val="28"/>
        </w:rPr>
        <w:t>гласных и согласных звуков.</w:t>
      </w:r>
      <w:r>
        <w:rPr>
          <w:b/>
          <w:sz w:val="28"/>
          <w:szCs w:val="28"/>
        </w:rPr>
        <w:t xml:space="preserve"> Запишите в таблицу.                          </w:t>
      </w:r>
    </w:p>
    <w:tbl>
      <w:tblPr>
        <w:tblW w:w="7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9"/>
        <w:gridCol w:w="3937"/>
        <w:gridCol w:w="31"/>
        <w:gridCol w:w="31"/>
        <w:gridCol w:w="181"/>
        <w:gridCol w:w="31"/>
        <w:gridCol w:w="31"/>
      </w:tblGrid>
      <w:tr w:rsidR="0096507D" w:rsidRPr="00CF1028" w:rsidTr="00CF1028">
        <w:trPr>
          <w:gridAfter w:val="2"/>
          <w:wAfter w:w="62" w:type="dxa"/>
          <w:trHeight w:val="358"/>
        </w:trPr>
        <w:tc>
          <w:tcPr>
            <w:tcW w:w="3549" w:type="dxa"/>
            <w:shd w:val="clear" w:color="auto" w:fill="5B9BD5"/>
          </w:tcPr>
          <w:p w:rsidR="0096507D" w:rsidRPr="00CF1028" w:rsidRDefault="0096507D" w:rsidP="00CF1028">
            <w:pPr>
              <w:spacing w:after="0" w:line="240" w:lineRule="auto"/>
              <w:rPr>
                <w:b/>
                <w:color w:val="5B9BD5"/>
                <w:sz w:val="28"/>
                <w:szCs w:val="28"/>
              </w:rPr>
            </w:pPr>
          </w:p>
        </w:tc>
        <w:tc>
          <w:tcPr>
            <w:tcW w:w="3937" w:type="dxa"/>
            <w:shd w:val="clear" w:color="auto" w:fill="5B9BD5"/>
          </w:tcPr>
          <w:p w:rsidR="0096507D" w:rsidRPr="00CF1028" w:rsidRDefault="0096507D" w:rsidP="00CF10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F1028">
              <w:rPr>
                <w:b/>
                <w:sz w:val="28"/>
                <w:szCs w:val="28"/>
              </w:rPr>
              <w:t>Количество звуков</w:t>
            </w:r>
          </w:p>
        </w:tc>
        <w:tc>
          <w:tcPr>
            <w:tcW w:w="243" w:type="dxa"/>
            <w:gridSpan w:val="3"/>
            <w:shd w:val="clear" w:color="auto" w:fill="5B9BD5"/>
          </w:tcPr>
          <w:p w:rsidR="0096507D" w:rsidRPr="00CF1028" w:rsidRDefault="0096507D" w:rsidP="00CF102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507D" w:rsidRPr="00CF1028" w:rsidTr="00CF1028">
        <w:trPr>
          <w:gridAfter w:val="1"/>
          <w:wAfter w:w="31" w:type="dxa"/>
          <w:trHeight w:val="374"/>
        </w:trPr>
        <w:tc>
          <w:tcPr>
            <w:tcW w:w="3549" w:type="dxa"/>
          </w:tcPr>
          <w:p w:rsidR="0096507D" w:rsidRPr="00CF1028" w:rsidRDefault="0096507D" w:rsidP="00CF1028">
            <w:pPr>
              <w:spacing w:after="0" w:line="240" w:lineRule="auto"/>
              <w:rPr>
                <w:sz w:val="28"/>
                <w:szCs w:val="28"/>
              </w:rPr>
            </w:pPr>
            <w:r w:rsidRPr="00CF1028">
              <w:rPr>
                <w:sz w:val="28"/>
                <w:szCs w:val="28"/>
              </w:rPr>
              <w:t>Гласные</w:t>
            </w:r>
          </w:p>
        </w:tc>
        <w:tc>
          <w:tcPr>
            <w:tcW w:w="3968" w:type="dxa"/>
            <w:gridSpan w:val="2"/>
          </w:tcPr>
          <w:p w:rsidR="0096507D" w:rsidRPr="00CF1028" w:rsidRDefault="0096507D" w:rsidP="00CF102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43" w:type="dxa"/>
            <w:gridSpan w:val="3"/>
          </w:tcPr>
          <w:p w:rsidR="0096507D" w:rsidRPr="00CF1028" w:rsidRDefault="0096507D" w:rsidP="00CF102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507D" w:rsidRPr="00CF1028" w:rsidTr="00CF1028">
        <w:trPr>
          <w:trHeight w:val="358"/>
        </w:trPr>
        <w:tc>
          <w:tcPr>
            <w:tcW w:w="3549" w:type="dxa"/>
          </w:tcPr>
          <w:p w:rsidR="0096507D" w:rsidRPr="00CF1028" w:rsidRDefault="0096507D" w:rsidP="00CF1028">
            <w:pPr>
              <w:spacing w:after="0" w:line="240" w:lineRule="auto"/>
              <w:rPr>
                <w:sz w:val="28"/>
                <w:szCs w:val="28"/>
              </w:rPr>
            </w:pPr>
            <w:r w:rsidRPr="00CF1028">
              <w:rPr>
                <w:sz w:val="28"/>
                <w:szCs w:val="28"/>
              </w:rPr>
              <w:t>Согласные</w:t>
            </w:r>
          </w:p>
        </w:tc>
        <w:tc>
          <w:tcPr>
            <w:tcW w:w="3999" w:type="dxa"/>
            <w:gridSpan w:val="3"/>
          </w:tcPr>
          <w:p w:rsidR="0096507D" w:rsidRPr="00CF1028" w:rsidRDefault="0096507D" w:rsidP="00CF102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43" w:type="dxa"/>
            <w:gridSpan w:val="3"/>
          </w:tcPr>
          <w:p w:rsidR="0096507D" w:rsidRPr="00CF1028" w:rsidRDefault="0096507D" w:rsidP="00CF102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96507D" w:rsidRDefault="0096507D">
      <w:pPr>
        <w:rPr>
          <w:b/>
          <w:sz w:val="28"/>
          <w:szCs w:val="28"/>
        </w:rPr>
      </w:pPr>
      <w:r>
        <w:rPr>
          <w:b/>
          <w:sz w:val="28"/>
          <w:szCs w:val="28"/>
        </w:rPr>
        <w:br/>
        <w:t>7. Выбери и отметь верное утверждение.</w:t>
      </w:r>
    </w:p>
    <w:p w:rsidR="0096507D" w:rsidRPr="00B44F2D" w:rsidRDefault="0096507D">
      <w:pPr>
        <w:rPr>
          <w:b/>
          <w:sz w:val="28"/>
          <w:szCs w:val="28"/>
        </w:rPr>
      </w:pPr>
      <w:r>
        <w:rPr>
          <w:noProof/>
          <w:lang w:eastAsia="ru-RU"/>
        </w:rPr>
        <w:pict>
          <v:shape id="Надпись 13" o:spid="_x0000_s1047" type="#_x0000_t202" style="position:absolute;margin-left:113.55pt;margin-top:322.2pt;width:51.75pt;height:24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" stroked="f" strokeweight=".5pt">
            <v:textbox>
              <w:txbxContent>
                <w:p w:rsidR="0096507D" w:rsidRPr="00114362" w:rsidRDefault="0096507D">
                  <w:pPr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  <w:r w:rsidRPr="00114362">
                    <w:rPr>
                      <w:sz w:val="28"/>
                      <w:szCs w:val="28"/>
                    </w:rPr>
                    <w:t>верно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16" o:spid="_x0000_s1048" type="#_x0000_t202" style="position:absolute;margin-left:0;margin-top:322.95pt;width:81pt;height:26.25pt;z-index:251652608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" stroked="f" strokeweight=".5pt">
            <v:textbox>
              <w:txbxContent>
                <w:p w:rsidR="0096507D" w:rsidRPr="00114362" w:rsidRDefault="0096507D">
                  <w:pPr>
                    <w:rPr>
                      <w:b/>
                      <w:sz w:val="28"/>
                      <w:szCs w:val="28"/>
                    </w:rPr>
                  </w:pPr>
                  <w:r w:rsidRPr="00114362">
                    <w:rPr>
                      <w:b/>
                      <w:sz w:val="28"/>
                      <w:szCs w:val="28"/>
                    </w:rPr>
                    <w:t>Ответ: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Надпись 10" o:spid="_x0000_s1049" type="#_x0000_t202" style="position:absolute;margin-left:87.3pt;margin-top:323.7pt;width:22.5pt;height:23.2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" strokeweight=".5pt">
            <v:textbox>
              <w:txbxContent>
                <w:p w:rsidR="0096507D" w:rsidRDefault="0096507D"/>
              </w:txbxContent>
            </v:textbox>
          </v:shape>
        </w:pict>
      </w:r>
      <w:r>
        <w:rPr>
          <w:noProof/>
          <w:lang w:eastAsia="ru-RU"/>
        </w:rPr>
        <w:pict>
          <v:shape id="Надпись 14" o:spid="_x0000_s1050" type="#_x0000_t202" style="position:absolute;margin-left:246.3pt;margin-top:325.2pt;width:70.85pt;height:24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" stroked="f" strokeweight=".5pt">
            <v:textbox>
              <w:txbxContent>
                <w:p w:rsidR="0096507D" w:rsidRPr="00114362" w:rsidRDefault="0096507D">
                  <w:pPr>
                    <w:rPr>
                      <w:sz w:val="28"/>
                      <w:szCs w:val="28"/>
                    </w:rPr>
                  </w:pPr>
                  <w:r w:rsidRPr="00114362">
                    <w:rPr>
                      <w:sz w:val="28"/>
                      <w:szCs w:val="28"/>
                    </w:rPr>
                    <w:t>неверно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12" o:spid="_x0000_s1051" type="#_x0000_t202" style="position:absolute;margin-left:222.3pt;margin-top:323.7pt;width:1in;height:24pt;z-index:2516495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" strokeweight=".5pt">
            <v:textbox>
              <w:txbxContent>
                <w:p w:rsidR="0096507D" w:rsidRDefault="0096507D"/>
              </w:txbxContent>
            </v:textbox>
          </v:shape>
        </w:pict>
      </w:r>
      <w:r>
        <w:rPr>
          <w:noProof/>
          <w:lang w:eastAsia="ru-RU"/>
        </w:rPr>
        <w:pict>
          <v:shape id="Надпись 9" o:spid="_x0000_s1052" type="#_x0000_t202" style="position:absolute;margin-left:0;margin-top:107.7pt;width:379.3pt;height:285pt;z-index:251647488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" stroked="f" strokeweight=".5pt">
            <v:textbox>
              <w:txbxContent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  <w:r w:rsidRPr="00DD60B8">
                    <w:rPr>
                      <w:b/>
                      <w:sz w:val="28"/>
                      <w:szCs w:val="28"/>
                    </w:rPr>
                    <w:t>8. Юля принесла 28 мандаринов. 6 мандаринов она отдала Саше, 12 – Оле, а остальные Тане. Сколько мандаринов отдала Юля?.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302"/>
                    <w:gridCol w:w="302"/>
                    <w:gridCol w:w="302"/>
                    <w:gridCol w:w="302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  <w:gridCol w:w="301"/>
                  </w:tblGrid>
                  <w:tr w:rsidR="0096507D" w:rsidRPr="00CF1028" w:rsidTr="00CF1028"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6507D" w:rsidRPr="00CF1028" w:rsidTr="00CF1028"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6507D" w:rsidRPr="00CF1028" w:rsidTr="00CF1028"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6507D" w:rsidRPr="00CF1028" w:rsidTr="00CF1028"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6507D" w:rsidRPr="00CF1028" w:rsidTr="00CF1028"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6507D" w:rsidRPr="00CF1028" w:rsidTr="00CF1028"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6507D" w:rsidRPr="00CF1028" w:rsidRDefault="0096507D" w:rsidP="00CF1028">
                        <w:pPr>
                          <w:spacing w:after="0" w:line="24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br/>
                    <w:t xml:space="preserve">      Верно ли, что Оле и Тане мандарин досталось поровну?</w:t>
                  </w:r>
                  <w:r>
                    <w:rPr>
                      <w:b/>
                      <w:sz w:val="28"/>
                      <w:szCs w:val="28"/>
                    </w:rPr>
                    <w:br/>
                  </w: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</w:t>
                  </w: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6507D" w:rsidRPr="00DD60B8" w:rsidRDefault="0096507D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Надпись 8" o:spid="_x0000_s1053" type="#_x0000_t202" style="position:absolute;margin-left:177.3pt;margin-top:4.95pt;width:167.25pt;height:93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" stroked="f" strokeweight=".5pt">
            <v:textbox>
              <w:txbxContent>
                <w:p w:rsidR="0096507D" w:rsidRDefault="0096507D" w:rsidP="00DD60B8">
                  <w:pPr>
                    <w:spacing w:after="0" w:line="240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Это квадрат.</w:t>
                  </w:r>
                  <w:r w:rsidRPr="00DD60B8">
                    <w:rPr>
                      <w:sz w:val="28"/>
                      <w:szCs w:val="28"/>
                    </w:rPr>
                    <w:br/>
                    <w:t>Это</w:t>
                  </w:r>
                  <w:r>
                    <w:rPr>
                      <w:sz w:val="28"/>
                      <w:szCs w:val="28"/>
                    </w:rPr>
                    <w:t xml:space="preserve"> не квадрат..</w:t>
                  </w:r>
                  <w:r>
                    <w:rPr>
                      <w:sz w:val="28"/>
                      <w:szCs w:val="28"/>
                    </w:rPr>
                    <w:br/>
                  </w:r>
                </w:p>
                <w:p w:rsidR="0096507D" w:rsidRDefault="0096507D" w:rsidP="00DD60B8">
                  <w:pPr>
                    <w:spacing w:after="0" w:line="240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Это прямоугольник</w:t>
                  </w:r>
                  <w:r w:rsidRPr="00DD60B8">
                    <w:rPr>
                      <w:sz w:val="28"/>
                      <w:szCs w:val="28"/>
                    </w:rPr>
                    <w:br/>
                    <w:t>Это не треугольник</w:t>
                  </w:r>
                </w:p>
                <w:p w:rsidR="0096507D" w:rsidRDefault="0096507D" w:rsidP="00DD60B8">
                  <w:pPr>
                    <w:spacing w:after="0" w:line="240" w:lineRule="auto"/>
                    <w:contextualSpacing/>
                    <w:rPr>
                      <w:sz w:val="28"/>
                      <w:szCs w:val="28"/>
                    </w:rPr>
                  </w:pPr>
                </w:p>
                <w:p w:rsidR="0096507D" w:rsidRPr="00DD60B8" w:rsidRDefault="0096507D" w:rsidP="00DD60B8">
                  <w:pPr>
                    <w:spacing w:after="0" w:line="240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6" o:spid="_x0000_s1054" type="#_x0000_t202" style="position:absolute;margin-left:144.3pt;margin-top:74.7pt;width:22.5pt;height:23.2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" strokeweight=".5pt">
            <v:textbox>
              <w:txbxContent>
                <w:p w:rsidR="0096507D" w:rsidRDefault="0096507D"/>
              </w:txbxContent>
            </v:textbox>
          </v:shape>
        </w:pict>
      </w:r>
      <w:r>
        <w:rPr>
          <w:noProof/>
          <w:lang w:eastAsia="ru-RU"/>
        </w:rPr>
        <w:pict>
          <v:shape id="Надпись 4" o:spid="_x0000_s1055" type="#_x0000_t202" style="position:absolute;margin-left:144.3pt;margin-top:50.7pt;width:21.75pt;height:23.2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" strokeweight=".5pt">
            <v:textbox>
              <w:txbxContent>
                <w:p w:rsidR="0096507D" w:rsidRDefault="0096507D"/>
              </w:txbxContent>
            </v:textbox>
          </v:shape>
        </w:pict>
      </w:r>
      <w:r>
        <w:rPr>
          <w:noProof/>
          <w:lang w:eastAsia="ru-RU"/>
        </w:rPr>
        <w:pict>
          <v:shape id="Надпись 7" o:spid="_x0000_s1056" type="#_x0000_t202" style="position:absolute;margin-left:144.3pt;margin-top:3.45pt;width:21.75pt;height:24pt;flip:x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" strokeweight=".5pt">
            <v:textbox>
              <w:txbxContent>
                <w:p w:rsidR="0096507D" w:rsidRDefault="0096507D"/>
              </w:txbxContent>
            </v:textbox>
          </v:shape>
        </w:pict>
      </w:r>
      <w:r>
        <w:rPr>
          <w:noProof/>
          <w:lang w:eastAsia="ru-RU"/>
        </w:rPr>
        <w:pict>
          <v:shape id="Надпись 5" o:spid="_x0000_s1057" type="#_x0000_t202" style="position:absolute;margin-left:145.05pt;margin-top:27.45pt;width:21pt;height:23.2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" strokeweight=".5pt">
            <v:textbox>
              <w:txbxContent>
                <w:p w:rsidR="0096507D" w:rsidRDefault="0096507D"/>
              </w:txbxContent>
            </v:textbox>
          </v:shape>
        </w:pict>
      </w:r>
      <w:r>
        <w:rPr>
          <w:noProof/>
          <w:lang w:eastAsia="ru-RU"/>
        </w:rPr>
        <w:pict>
          <v:shape id="Надпись 3" o:spid="_x0000_s1058" type="#_x0000_t202" style="position:absolute;margin-left:11.55pt;margin-top:4.2pt;width:114.75pt;height:77.2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" fillcolor="#5b9bd5" strokeweight=".5pt">
            <v:textbox>
              <w:txbxContent>
                <w:p w:rsidR="0096507D" w:rsidRPr="00CF1028" w:rsidRDefault="0096507D">
                  <w:pPr>
                    <w:rPr>
                      <w:color w:val="2E74B5"/>
                    </w:rPr>
                  </w:pPr>
                </w:p>
              </w:txbxContent>
            </v:textbox>
          </v:shape>
        </w:pict>
      </w:r>
    </w:p>
    <w:sectPr w:rsidR="0096507D" w:rsidRPr="00B44F2D" w:rsidSect="00B44F2D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F3704"/>
    <w:multiLevelType w:val="hybridMultilevel"/>
    <w:tmpl w:val="37A0704C"/>
    <w:lvl w:ilvl="0" w:tplc="B7EC5A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F2D"/>
    <w:rsid w:val="00114362"/>
    <w:rsid w:val="001342D6"/>
    <w:rsid w:val="001754BE"/>
    <w:rsid w:val="001D6D92"/>
    <w:rsid w:val="00245135"/>
    <w:rsid w:val="002B0048"/>
    <w:rsid w:val="00455197"/>
    <w:rsid w:val="0077542B"/>
    <w:rsid w:val="008D1D13"/>
    <w:rsid w:val="008F1505"/>
    <w:rsid w:val="00922EE3"/>
    <w:rsid w:val="00956E54"/>
    <w:rsid w:val="00960DD4"/>
    <w:rsid w:val="0096507D"/>
    <w:rsid w:val="00A62E03"/>
    <w:rsid w:val="00AD509D"/>
    <w:rsid w:val="00B44F2D"/>
    <w:rsid w:val="00CB0FCF"/>
    <w:rsid w:val="00CF1028"/>
    <w:rsid w:val="00D20DC1"/>
    <w:rsid w:val="00D31FBB"/>
    <w:rsid w:val="00D665AF"/>
    <w:rsid w:val="00DD60B8"/>
    <w:rsid w:val="00EC0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42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4F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D6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2</Pages>
  <Words>177</Words>
  <Characters>1015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Школа</cp:lastModifiedBy>
  <cp:revision>3</cp:revision>
  <dcterms:created xsi:type="dcterms:W3CDTF">2015-02-17T17:19:00Z</dcterms:created>
  <dcterms:modified xsi:type="dcterms:W3CDTF">2015-02-18T02:01:00Z</dcterms:modified>
</cp:coreProperties>
</file>